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E19" w:rsidRPr="005742A8" w:rsidRDefault="009F6E19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</w:p>
    <w:p w:rsidR="009F6E19" w:rsidRPr="005742A8" w:rsidRDefault="009F6E19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</w:t>
      </w:r>
      <w:r w:rsidRPr="005742A8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9F6E19" w:rsidRPr="005742A8" w:rsidRDefault="009F6E19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017E48">
        <w:rPr>
          <w:rFonts w:ascii="Times New Roman" w:hAnsi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9F6E19" w:rsidRDefault="009F6E1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E19" w:rsidRDefault="009F6E1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E19" w:rsidRPr="005742A8" w:rsidRDefault="009F6E1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E19" w:rsidRPr="00BA275E" w:rsidRDefault="009F6E1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Pr="00BA275E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9F6E19" w:rsidRPr="00BA275E" w:rsidRDefault="009F6E1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9F6E19" w:rsidRDefault="009F6E19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F6E19" w:rsidRPr="001718C6" w:rsidRDefault="009F6E19" w:rsidP="001718C6">
      <w:pPr>
        <w:pStyle w:val="ConsPlusNonformat"/>
        <w:ind w:left="6096"/>
        <w:rPr>
          <w:rFonts w:ascii="Times New Roman" w:hAnsi="Times New Roman" w:cs="Times New Roman"/>
        </w:rPr>
      </w:pPr>
      <w:r w:rsidRPr="001718C6">
        <w:rPr>
          <w:rFonts w:ascii="Times New Roman" w:hAnsi="Times New Roman" w:cs="Times New Roman"/>
        </w:rPr>
        <w:t>(Ф.И.О.)</w:t>
      </w:r>
    </w:p>
    <w:p w:rsidR="009F6E19" w:rsidRDefault="009F6E19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F6E19" w:rsidRDefault="009F6E19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F6E19" w:rsidRDefault="009F6E19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ДЕКЛАРАЦИЯ</w:t>
      </w:r>
    </w:p>
    <w:p w:rsidR="009F6E19" w:rsidRPr="004F69F0" w:rsidRDefault="009F6E19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ОБ ОТСУТСТВИИ В ТЕЧЕНИЕ ПОСЛЕДНИХ ПЯТИ ЛЕТ,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ПОДАЧЕ</w:t>
      </w:r>
      <w:r>
        <w:rPr>
          <w:rFonts w:ascii="Times New Roman" w:hAnsi="Times New Roman" w:cs="Times New Roman"/>
          <w:sz w:val="28"/>
          <w:szCs w:val="28"/>
        </w:rPr>
        <w:t xml:space="preserve"> ЗАЯВЛЕНИЯ О ПРИНЯТИИ НА УЧЕТ В </w:t>
      </w:r>
      <w:r w:rsidRPr="004F69F0">
        <w:rPr>
          <w:rFonts w:ascii="Times New Roman" w:hAnsi="Times New Roman" w:cs="Times New Roman"/>
          <w:sz w:val="28"/>
          <w:szCs w:val="28"/>
        </w:rPr>
        <w:t>КАЧЕСТВЕ НУЖДАЮЩЕГОСЯ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ЖИЛОМ ПОМЕЩЕНИИ, ЖИЛОГО(ЫХ) ПОМЕЩЕНИЯ(ИЙ) НА ПРАВЕ СОБСТВЕННОСТИ</w:t>
      </w:r>
    </w:p>
    <w:p w:rsidR="009F6E19" w:rsidRPr="004F69F0" w:rsidRDefault="009F6E19" w:rsidP="004F69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F6E19" w:rsidRPr="004F69F0" w:rsidRDefault="009F6E19" w:rsidP="004F69F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</w:t>
      </w:r>
    </w:p>
    <w:p w:rsidR="009F6E19" w:rsidRPr="004F69F0" w:rsidRDefault="009F6E19" w:rsidP="004F69F0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9F6E19" w:rsidRDefault="009F6E19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9F6E19" w:rsidRPr="004F69F0" w:rsidRDefault="009F6E19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F6E19" w:rsidRPr="004F69F0" w:rsidRDefault="009F6E19" w:rsidP="004F69F0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9F6E19" w:rsidRDefault="009F6E19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 xml:space="preserve">нный(ая)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9F6E19" w:rsidRDefault="009F6E19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F6E19" w:rsidRPr="004F69F0" w:rsidRDefault="009F6E19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9F6E19" w:rsidRPr="004F69F0" w:rsidRDefault="009F6E19" w:rsidP="004F69F0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9F6E19" w:rsidRPr="004F69F0" w:rsidRDefault="009F6E19" w:rsidP="004F69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настоящим  подтверждаю,  что  в  течение  последних  пяти  лет,  с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9F6E19" w:rsidRPr="004F69F0" w:rsidRDefault="009F6E19" w:rsidP="00925A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года по _________</w:t>
      </w:r>
      <w:r w:rsidRPr="004F69F0">
        <w:rPr>
          <w:rFonts w:ascii="Times New Roman" w:hAnsi="Times New Roman" w:cs="Times New Roman"/>
          <w:sz w:val="28"/>
          <w:szCs w:val="28"/>
        </w:rPr>
        <w:t>__ года,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дате, </w:t>
      </w:r>
      <w:r w:rsidRPr="004F69F0">
        <w:rPr>
          <w:rFonts w:ascii="Times New Roman" w:hAnsi="Times New Roman" w:cs="Times New Roman"/>
          <w:sz w:val="28"/>
          <w:szCs w:val="28"/>
        </w:rPr>
        <w:t>указанной  в  заявлении  о принятии  меня / моей  семьи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моего подопечного на  учет в качестве нуждающего(ей)ся в жилом помещении, я / я и члены моей семьи, проживающие совместно со мной,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в том  числе:</w:t>
      </w:r>
    </w:p>
    <w:p w:rsidR="009F6E19" w:rsidRPr="004F69F0" w:rsidRDefault="009F6E19" w:rsidP="004F69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7"/>
        <w:gridCol w:w="6026"/>
        <w:gridCol w:w="2976"/>
      </w:tblGrid>
      <w:tr w:rsidR="009F6E19" w:rsidRPr="004B5B28" w:rsidTr="00925A8E">
        <w:tc>
          <w:tcPr>
            <w:tcW w:w="577" w:type="dxa"/>
          </w:tcPr>
          <w:p w:rsidR="009F6E19" w:rsidRPr="004B5B28" w:rsidRDefault="009F6E19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B2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26" w:type="dxa"/>
          </w:tcPr>
          <w:p w:rsidR="009F6E19" w:rsidRPr="004B5B28" w:rsidRDefault="009F6E19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B2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 семьи заявителя</w:t>
            </w:r>
          </w:p>
        </w:tc>
        <w:tc>
          <w:tcPr>
            <w:tcW w:w="2976" w:type="dxa"/>
          </w:tcPr>
          <w:p w:rsidR="009F6E19" w:rsidRPr="004B5B28" w:rsidRDefault="009F6E19" w:rsidP="00925A8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B28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9F6E19" w:rsidRPr="004B5B28" w:rsidTr="00925A8E">
        <w:tc>
          <w:tcPr>
            <w:tcW w:w="577" w:type="dxa"/>
          </w:tcPr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6026" w:type="dxa"/>
          </w:tcPr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2976" w:type="dxa"/>
          </w:tcPr>
          <w:p w:rsidR="009F6E19" w:rsidRPr="004B5B28" w:rsidRDefault="009F6E19" w:rsidP="004F69F0">
            <w:pPr>
              <w:pStyle w:val="ConsPlusNonformat"/>
            </w:pPr>
          </w:p>
        </w:tc>
      </w:tr>
      <w:tr w:rsidR="009F6E19" w:rsidRPr="004B5B28" w:rsidTr="00925A8E">
        <w:tc>
          <w:tcPr>
            <w:tcW w:w="577" w:type="dxa"/>
          </w:tcPr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6026" w:type="dxa"/>
          </w:tcPr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2976" w:type="dxa"/>
          </w:tcPr>
          <w:p w:rsidR="009F6E19" w:rsidRPr="004B5B28" w:rsidRDefault="009F6E19" w:rsidP="004F69F0">
            <w:pPr>
              <w:pStyle w:val="ConsPlusNonformat"/>
            </w:pPr>
          </w:p>
        </w:tc>
      </w:tr>
      <w:tr w:rsidR="009F6E19" w:rsidRPr="004B5B28" w:rsidTr="00925A8E">
        <w:tc>
          <w:tcPr>
            <w:tcW w:w="577" w:type="dxa"/>
          </w:tcPr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6026" w:type="dxa"/>
          </w:tcPr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2976" w:type="dxa"/>
          </w:tcPr>
          <w:p w:rsidR="009F6E19" w:rsidRPr="004B5B28" w:rsidRDefault="009F6E19" w:rsidP="004F69F0">
            <w:pPr>
              <w:pStyle w:val="ConsPlusNonformat"/>
            </w:pPr>
          </w:p>
        </w:tc>
      </w:tr>
      <w:tr w:rsidR="009F6E19" w:rsidRPr="004B5B28" w:rsidTr="00925A8E">
        <w:tc>
          <w:tcPr>
            <w:tcW w:w="577" w:type="dxa"/>
          </w:tcPr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6026" w:type="dxa"/>
          </w:tcPr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2976" w:type="dxa"/>
          </w:tcPr>
          <w:p w:rsidR="009F6E19" w:rsidRPr="004B5B28" w:rsidRDefault="009F6E19" w:rsidP="004F69F0">
            <w:pPr>
              <w:pStyle w:val="ConsPlusNonformat"/>
            </w:pPr>
          </w:p>
        </w:tc>
      </w:tr>
      <w:tr w:rsidR="009F6E19" w:rsidRPr="004B5B28" w:rsidTr="00925A8E">
        <w:tc>
          <w:tcPr>
            <w:tcW w:w="577" w:type="dxa"/>
          </w:tcPr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6026" w:type="dxa"/>
          </w:tcPr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2976" w:type="dxa"/>
          </w:tcPr>
          <w:p w:rsidR="009F6E19" w:rsidRPr="004B5B28" w:rsidRDefault="009F6E19" w:rsidP="004F69F0">
            <w:pPr>
              <w:pStyle w:val="ConsPlusNonformat"/>
            </w:pPr>
          </w:p>
        </w:tc>
      </w:tr>
      <w:tr w:rsidR="009F6E19" w:rsidRPr="004B5B28" w:rsidTr="00925A8E">
        <w:tc>
          <w:tcPr>
            <w:tcW w:w="577" w:type="dxa"/>
          </w:tcPr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6026" w:type="dxa"/>
          </w:tcPr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2976" w:type="dxa"/>
          </w:tcPr>
          <w:p w:rsidR="009F6E19" w:rsidRPr="004B5B28" w:rsidRDefault="009F6E19" w:rsidP="004F69F0">
            <w:pPr>
              <w:pStyle w:val="ConsPlusNonformat"/>
            </w:pPr>
          </w:p>
        </w:tc>
      </w:tr>
      <w:tr w:rsidR="009F6E19" w:rsidRPr="004B5B28" w:rsidTr="00925A8E">
        <w:tc>
          <w:tcPr>
            <w:tcW w:w="577" w:type="dxa"/>
          </w:tcPr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6026" w:type="dxa"/>
          </w:tcPr>
          <w:p w:rsidR="009F6E19" w:rsidRPr="004B5B28" w:rsidRDefault="009F6E19" w:rsidP="004F69F0">
            <w:pPr>
              <w:pStyle w:val="ConsPlusNonformat"/>
            </w:pPr>
          </w:p>
        </w:tc>
        <w:tc>
          <w:tcPr>
            <w:tcW w:w="2976" w:type="dxa"/>
          </w:tcPr>
          <w:p w:rsidR="009F6E19" w:rsidRPr="004B5B28" w:rsidRDefault="009F6E19" w:rsidP="004F69F0">
            <w:pPr>
              <w:pStyle w:val="ConsPlusNonformat"/>
            </w:pPr>
          </w:p>
        </w:tc>
      </w:tr>
    </w:tbl>
    <w:p w:rsidR="009F6E19" w:rsidRDefault="009F6E19" w:rsidP="004F69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F6E19" w:rsidRDefault="009F6E19" w:rsidP="004F69F0">
      <w:pPr>
        <w:pStyle w:val="ConsPlusNonformat"/>
      </w:pPr>
      <w:r w:rsidRPr="00925A8E">
        <w:rPr>
          <w:rFonts w:ascii="Times New Roman" w:hAnsi="Times New Roman" w:cs="Times New Roman"/>
          <w:sz w:val="28"/>
          <w:szCs w:val="28"/>
        </w:rPr>
        <w:t>/ мой подопечный</w:t>
      </w:r>
      <w:r>
        <w:t xml:space="preserve"> _____________________________________________________</w:t>
      </w:r>
    </w:p>
    <w:p w:rsidR="009F6E19" w:rsidRPr="00925A8E" w:rsidRDefault="009F6E19" w:rsidP="004F69F0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</w:t>
      </w:r>
      <w:r w:rsidRPr="00925A8E">
        <w:rPr>
          <w:rFonts w:ascii="Times New Roman" w:hAnsi="Times New Roman" w:cs="Times New Roman"/>
        </w:rPr>
        <w:t>(фамилия, имя, отчество)</w:t>
      </w:r>
    </w:p>
    <w:p w:rsidR="009F6E19" w:rsidRPr="00925A8E" w:rsidRDefault="009F6E19" w:rsidP="00925A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5A8E">
        <w:rPr>
          <w:rFonts w:ascii="Times New Roman" w:hAnsi="Times New Roman" w:cs="Times New Roman"/>
          <w:sz w:val="28"/>
          <w:szCs w:val="28"/>
        </w:rPr>
        <w:t>не имел(и) и на дату подачи настоящей  декларации  не имею(ем)(ет)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A8E">
        <w:rPr>
          <w:rFonts w:ascii="Times New Roman" w:hAnsi="Times New Roman" w:cs="Times New Roman"/>
          <w:sz w:val="28"/>
          <w:szCs w:val="28"/>
        </w:rPr>
        <w:t>жилого(ых) помещения(ий) на праве собственности.</w:t>
      </w:r>
    </w:p>
    <w:p w:rsidR="009F6E19" w:rsidRPr="00925A8E" w:rsidRDefault="009F6E19" w:rsidP="00925A8E">
      <w:pPr>
        <w:pStyle w:val="ConsPlusNonformat"/>
      </w:pPr>
    </w:p>
    <w:p w:rsidR="009F6E19" w:rsidRPr="004F39F1" w:rsidRDefault="009F6E19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9F6E19" w:rsidRDefault="009F6E19" w:rsidP="00925A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6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</w:p>
    <w:p w:rsidR="009F6E19" w:rsidRPr="004F39F1" w:rsidRDefault="009F6E19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9F6E19" w:rsidRPr="004F39F1" w:rsidRDefault="009F6E19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9F6E19" w:rsidRPr="004F39F1" w:rsidRDefault="009F6E19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9F6E19" w:rsidRPr="003C213D" w:rsidRDefault="009F6E19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9F6E19" w:rsidRPr="003C213D" w:rsidRDefault="009F6E1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9F6E19" w:rsidRPr="003C213D" w:rsidRDefault="009F6E19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9F6E19" w:rsidRPr="003C213D" w:rsidRDefault="009F6E1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9F6E19" w:rsidRPr="003C213D" w:rsidRDefault="009F6E1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9F6E19" w:rsidRPr="003C213D" w:rsidRDefault="009F6E1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9F6E19" w:rsidRPr="003C213D" w:rsidRDefault="009F6E1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9F6E19" w:rsidRDefault="009F6E1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9F6E19" w:rsidRDefault="009F6E19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9F6E19" w:rsidRDefault="009F6E19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9F6E19" w:rsidRDefault="009F6E19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9F6E19" w:rsidRPr="003C213D" w:rsidRDefault="009F6E19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9F6E19" w:rsidRDefault="009F6E19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E19" w:rsidRDefault="009F6E19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E19" w:rsidRPr="0058119A" w:rsidRDefault="009F6E19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E19" w:rsidRPr="0058119A" w:rsidRDefault="009F6E19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Курчанского сельского</w:t>
      </w:r>
      <w:r w:rsidRPr="0058119A">
        <w:rPr>
          <w:rFonts w:ascii="Times New Roman" w:hAnsi="Times New Roman"/>
          <w:sz w:val="28"/>
          <w:szCs w:val="28"/>
        </w:rPr>
        <w:t xml:space="preserve"> поселения</w:t>
      </w:r>
    </w:p>
    <w:p w:rsidR="009F6E19" w:rsidRPr="0058119A" w:rsidRDefault="009F6E19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В.П.Гришков</w:t>
      </w:r>
    </w:p>
    <w:p w:rsidR="009F6E19" w:rsidRDefault="009F6E1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9F6E19" w:rsidRPr="009A34FD" w:rsidRDefault="009F6E19" w:rsidP="00102FF9">
      <w:pPr>
        <w:autoSpaceDE w:val="0"/>
        <w:autoSpaceDN w:val="0"/>
        <w:adjustRightInd w:val="0"/>
        <w:spacing w:after="0" w:line="240" w:lineRule="auto"/>
      </w:pPr>
    </w:p>
    <w:sectPr w:rsidR="009F6E19" w:rsidRPr="009A34FD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E19" w:rsidRDefault="009F6E19" w:rsidP="00637948">
      <w:pPr>
        <w:spacing w:after="0" w:line="240" w:lineRule="auto"/>
      </w:pPr>
      <w:r>
        <w:separator/>
      </w:r>
    </w:p>
  </w:endnote>
  <w:endnote w:type="continuationSeparator" w:id="0">
    <w:p w:rsidR="009F6E19" w:rsidRDefault="009F6E19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E19" w:rsidRDefault="009F6E19" w:rsidP="00637948">
      <w:pPr>
        <w:spacing w:after="0" w:line="240" w:lineRule="auto"/>
      </w:pPr>
      <w:r>
        <w:separator/>
      </w:r>
    </w:p>
  </w:footnote>
  <w:footnote w:type="continuationSeparator" w:id="0">
    <w:p w:rsidR="009F6E19" w:rsidRDefault="009F6E19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E19" w:rsidRDefault="009F6E19">
    <w:pPr>
      <w:pStyle w:val="Header"/>
      <w:jc w:val="center"/>
    </w:pPr>
    <w:r w:rsidRPr="00E8319B">
      <w:rPr>
        <w:rFonts w:ascii="Times New Roman" w:hAnsi="Times New Roman"/>
        <w:sz w:val="28"/>
        <w:szCs w:val="28"/>
      </w:rPr>
      <w:fldChar w:fldCharType="begin"/>
    </w:r>
    <w:r w:rsidRPr="00E8319B">
      <w:rPr>
        <w:rFonts w:ascii="Times New Roman" w:hAnsi="Times New Roman"/>
        <w:sz w:val="28"/>
        <w:szCs w:val="28"/>
      </w:rPr>
      <w:instrText xml:space="preserve"> PAGE   \* MERGEFORMAT </w:instrText>
    </w:r>
    <w:r w:rsidRPr="00E8319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E8319B">
      <w:rPr>
        <w:rFonts w:ascii="Times New Roman" w:hAnsi="Times New Roman"/>
        <w:sz w:val="28"/>
        <w:szCs w:val="28"/>
      </w:rPr>
      <w:fldChar w:fldCharType="end"/>
    </w:r>
  </w:p>
  <w:p w:rsidR="009F6E19" w:rsidRDefault="009F6E1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213D"/>
    <w:rsid w:val="003C6B10"/>
    <w:rsid w:val="003D3D35"/>
    <w:rsid w:val="003E35BF"/>
    <w:rsid w:val="003F3043"/>
    <w:rsid w:val="003F6CD2"/>
    <w:rsid w:val="00413D44"/>
    <w:rsid w:val="0041433C"/>
    <w:rsid w:val="004143F8"/>
    <w:rsid w:val="00414C0A"/>
    <w:rsid w:val="0041778E"/>
    <w:rsid w:val="00463CAA"/>
    <w:rsid w:val="004673D7"/>
    <w:rsid w:val="00493090"/>
    <w:rsid w:val="004B37A5"/>
    <w:rsid w:val="004B5B28"/>
    <w:rsid w:val="004D123A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9120A"/>
    <w:rsid w:val="00591A20"/>
    <w:rsid w:val="005E1A70"/>
    <w:rsid w:val="005F69C4"/>
    <w:rsid w:val="00615C5A"/>
    <w:rsid w:val="00625D8E"/>
    <w:rsid w:val="00627EF5"/>
    <w:rsid w:val="00637948"/>
    <w:rsid w:val="006555FA"/>
    <w:rsid w:val="00660EC2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04DF"/>
    <w:rsid w:val="007E5E84"/>
    <w:rsid w:val="008367CA"/>
    <w:rsid w:val="00840593"/>
    <w:rsid w:val="008A4C21"/>
    <w:rsid w:val="008D2C49"/>
    <w:rsid w:val="008F1933"/>
    <w:rsid w:val="00906433"/>
    <w:rsid w:val="00925A8E"/>
    <w:rsid w:val="00981826"/>
    <w:rsid w:val="009A34FD"/>
    <w:rsid w:val="009A78A2"/>
    <w:rsid w:val="009B0AEA"/>
    <w:rsid w:val="009C13B7"/>
    <w:rsid w:val="009C3078"/>
    <w:rsid w:val="009F0E5F"/>
    <w:rsid w:val="009F59ED"/>
    <w:rsid w:val="009F6E19"/>
    <w:rsid w:val="00A06968"/>
    <w:rsid w:val="00A15327"/>
    <w:rsid w:val="00A6373E"/>
    <w:rsid w:val="00A64489"/>
    <w:rsid w:val="00A97298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A275E"/>
    <w:rsid w:val="00BD7D5B"/>
    <w:rsid w:val="00BE159F"/>
    <w:rsid w:val="00C018FA"/>
    <w:rsid w:val="00C06251"/>
    <w:rsid w:val="00C117F7"/>
    <w:rsid w:val="00C14168"/>
    <w:rsid w:val="00C23606"/>
    <w:rsid w:val="00C347DB"/>
    <w:rsid w:val="00C43402"/>
    <w:rsid w:val="00C44B5A"/>
    <w:rsid w:val="00C832FA"/>
    <w:rsid w:val="00C84EAE"/>
    <w:rsid w:val="00CE6663"/>
    <w:rsid w:val="00CE6FD6"/>
    <w:rsid w:val="00D42F58"/>
    <w:rsid w:val="00D74654"/>
    <w:rsid w:val="00D7711C"/>
    <w:rsid w:val="00DC1993"/>
    <w:rsid w:val="00DD6D0A"/>
    <w:rsid w:val="00DE2C9D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E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6A5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6A2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6A5C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2656A2"/>
    <w:rPr>
      <w:rFonts w:cs="Times New Roman"/>
      <w:color w:val="0000FF"/>
      <w:u w:val="single"/>
    </w:rPr>
  </w:style>
  <w:style w:type="character" w:customStyle="1" w:styleId="gtext3">
    <w:name w:val="gtext3"/>
    <w:basedOn w:val="DefaultParagraphFont"/>
    <w:uiPriority w:val="99"/>
    <w:rsid w:val="002656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6A2"/>
    <w:rPr>
      <w:rFonts w:ascii="Tahoma" w:hAnsi="Tahoma" w:cs="Tahoma"/>
      <w:sz w:val="16"/>
      <w:szCs w:val="16"/>
    </w:rPr>
  </w:style>
  <w:style w:type="character" w:customStyle="1" w:styleId="news-date-time">
    <w:name w:val="news-date-time"/>
    <w:basedOn w:val="DefaultParagraphFont"/>
    <w:uiPriority w:val="99"/>
    <w:rsid w:val="00116A5C"/>
    <w:rPr>
      <w:rFonts w:cs="Times New Roman"/>
    </w:rPr>
  </w:style>
  <w:style w:type="paragraph" w:styleId="NormalWeb">
    <w:name w:val="Normal (Web)"/>
    <w:basedOn w:val="Normal"/>
    <w:uiPriority w:val="99"/>
    <w:semiHidden/>
    <w:rsid w:val="00116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79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7948"/>
    <w:rPr>
      <w:rFonts w:cs="Times New Roman"/>
    </w:rPr>
  </w:style>
  <w:style w:type="paragraph" w:customStyle="1" w:styleId="2">
    <w:name w:val="Знак Знак Знак Знак2 Знак Знак Знак"/>
    <w:basedOn w:val="Normal"/>
    <w:uiPriority w:val="99"/>
    <w:rsid w:val="0070062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824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59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2BA9D81C0613F48956E2AC079CFBA35B2A00EB2384CEC50703B1A0789EA59FE9FD9CCA0696CA19k5w0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1435</TotalTime>
  <Pages>2</Pages>
  <Words>566</Words>
  <Characters>3232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30</cp:revision>
  <dcterms:created xsi:type="dcterms:W3CDTF">2014-01-13T14:03:00Z</dcterms:created>
  <dcterms:modified xsi:type="dcterms:W3CDTF">2015-03-20T06:01:00Z</dcterms:modified>
</cp:coreProperties>
</file>